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1B736" w14:textId="1899F84E" w:rsidR="006A4051" w:rsidRDefault="00595C18" w:rsidP="004B325E">
      <w:pPr>
        <w:rPr>
          <w:rFonts w:cstheme="minorHAnsi"/>
          <w:b/>
          <w:sz w:val="26"/>
        </w:rPr>
      </w:pPr>
      <w:r>
        <w:rPr>
          <w:rFonts w:cstheme="minorHAnsi"/>
          <w:b/>
          <w:sz w:val="26"/>
        </w:rPr>
        <w:t xml:space="preserve">Easy Does It: </w:t>
      </w:r>
      <w:r w:rsidR="004B1A9F">
        <w:rPr>
          <w:rFonts w:cstheme="minorHAnsi"/>
          <w:b/>
          <w:sz w:val="26"/>
        </w:rPr>
        <w:t>Social</w:t>
      </w:r>
      <w:r w:rsidR="00F40100">
        <w:rPr>
          <w:rFonts w:cstheme="minorHAnsi"/>
          <w:b/>
          <w:sz w:val="26"/>
        </w:rPr>
        <w:t xml:space="preserve"> Copy</w:t>
      </w:r>
      <w:r>
        <w:rPr>
          <w:rFonts w:cstheme="minorHAnsi"/>
          <w:b/>
          <w:sz w:val="26"/>
        </w:rPr>
        <w:t xml:space="preserve"> Examples</w:t>
      </w:r>
    </w:p>
    <w:p w14:paraId="4E2EADE1" w14:textId="77777777" w:rsidR="006733C3" w:rsidRDefault="006733C3" w:rsidP="00CC020B">
      <w:pPr>
        <w:rPr>
          <w:rFonts w:ascii="Calibri" w:hAnsi="Calibri" w:cs="Calibri"/>
        </w:rPr>
      </w:pPr>
    </w:p>
    <w:p w14:paraId="6ABDDAE0" w14:textId="77777777" w:rsidR="004B1A9F" w:rsidRDefault="004B1A9F" w:rsidP="00CC020B">
      <w:pPr>
        <w:rPr>
          <w:rFonts w:ascii="Calibri" w:hAnsi="Calibri" w:cs="Calibri"/>
          <w:b/>
          <w:bCs/>
        </w:rPr>
      </w:pPr>
    </w:p>
    <w:p w14:paraId="234FB70A" w14:textId="2B99DC8B" w:rsidR="004B1A9F" w:rsidRDefault="00466348" w:rsidP="00CC020B">
      <w:pPr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Post</w:t>
      </w:r>
      <w:r w:rsidR="00946CC7">
        <w:rPr>
          <w:rFonts w:ascii="Calibri" w:hAnsi="Calibri" w:cs="Calibri"/>
          <w:b/>
          <w:bCs/>
          <w:i/>
          <w:iCs/>
        </w:rPr>
        <w:t xml:space="preserve"> </w:t>
      </w:r>
      <w:r w:rsidR="004B1A9F" w:rsidRPr="004B1A9F">
        <w:rPr>
          <w:rFonts w:ascii="Calibri" w:hAnsi="Calibri" w:cs="Calibri"/>
          <w:b/>
          <w:bCs/>
          <w:i/>
          <w:iCs/>
        </w:rPr>
        <w:t>Copy</w:t>
      </w:r>
      <w:r w:rsidR="00985FF3">
        <w:rPr>
          <w:rFonts w:ascii="Calibri" w:hAnsi="Calibri" w:cs="Calibri"/>
          <w:b/>
          <w:bCs/>
          <w:i/>
          <w:iCs/>
        </w:rPr>
        <w:t xml:space="preserve"> 1</w:t>
      </w:r>
    </w:p>
    <w:p w14:paraId="2D504871" w14:textId="06B3EC90" w:rsidR="007E73FA" w:rsidRDefault="001D7D8F" w:rsidP="004B1A9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Text: </w:t>
      </w:r>
      <w:r w:rsidR="00751E32">
        <w:rPr>
          <w:rFonts w:ascii="Calibri" w:hAnsi="Calibri" w:cs="Calibri"/>
        </w:rPr>
        <w:t xml:space="preserve">No meal is complete without the sweet indulgence of </w:t>
      </w:r>
      <w:r w:rsidR="0058430E">
        <w:rPr>
          <w:rFonts w:ascii="Calibri" w:hAnsi="Calibri" w:cs="Calibri"/>
        </w:rPr>
        <w:t xml:space="preserve">a </w:t>
      </w:r>
      <w:r w:rsidR="00751E32">
        <w:rPr>
          <w:rFonts w:ascii="Calibri" w:hAnsi="Calibri" w:cs="Calibri"/>
        </w:rPr>
        <w:t>brown</w:t>
      </w:r>
      <w:r w:rsidR="0058430E">
        <w:rPr>
          <w:rFonts w:ascii="Calibri" w:hAnsi="Calibri" w:cs="Calibri"/>
        </w:rPr>
        <w:t>ie</w:t>
      </w:r>
      <w:r w:rsidR="00751E32">
        <w:rPr>
          <w:rFonts w:ascii="Calibri" w:hAnsi="Calibri" w:cs="Calibri"/>
        </w:rPr>
        <w:t xml:space="preserve">. </w:t>
      </w:r>
      <w:r w:rsidR="005154C7">
        <w:rPr>
          <w:rFonts w:ascii="Calibri" w:hAnsi="Calibri" w:cs="Calibri"/>
        </w:rPr>
        <w:t>Try one next time you’re in–or add one to-go!</w:t>
      </w:r>
    </w:p>
    <w:p w14:paraId="0C487D53" w14:textId="7A398641" w:rsidR="00681608" w:rsidRDefault="00681608" w:rsidP="004B1A9F">
      <w:pPr>
        <w:rPr>
          <w:rFonts w:ascii="Calibri" w:hAnsi="Calibri" w:cs="Calibri"/>
        </w:rPr>
      </w:pPr>
    </w:p>
    <w:p w14:paraId="0BE05EDB" w14:textId="77777777" w:rsidR="00B0208E" w:rsidRDefault="00B0208E" w:rsidP="004B1A9F">
      <w:pPr>
        <w:rPr>
          <w:rFonts w:ascii="Calibri" w:hAnsi="Calibri" w:cs="Calibri"/>
        </w:rPr>
      </w:pPr>
    </w:p>
    <w:p w14:paraId="60841BB2" w14:textId="48AE8129" w:rsidR="00985FF3" w:rsidRDefault="00466348" w:rsidP="004B1A9F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  <w:i/>
          <w:iCs/>
        </w:rPr>
        <w:t>Post</w:t>
      </w:r>
      <w:r w:rsidR="00985FF3">
        <w:rPr>
          <w:rFonts w:ascii="Calibri" w:hAnsi="Calibri" w:cs="Calibri"/>
          <w:b/>
          <w:bCs/>
          <w:i/>
          <w:iCs/>
        </w:rPr>
        <w:t xml:space="preserve"> Copy </w:t>
      </w:r>
      <w:r w:rsidR="00963A42">
        <w:rPr>
          <w:rFonts w:ascii="Calibri" w:hAnsi="Calibri" w:cs="Calibri"/>
          <w:b/>
          <w:bCs/>
          <w:i/>
          <w:iCs/>
        </w:rPr>
        <w:t>2</w:t>
      </w:r>
    </w:p>
    <w:p w14:paraId="48DDFDB0" w14:textId="05ED26DF" w:rsidR="004D0316" w:rsidRPr="00B0208E" w:rsidRDefault="001D7D8F" w:rsidP="001D7D8F">
      <w:pPr>
        <w:rPr>
          <w:rFonts w:ascii="Times New Roman" w:eastAsia="Times New Roman" w:hAnsi="Times New Roman" w:cs="Times New Roman"/>
        </w:rPr>
      </w:pPr>
      <w:r>
        <w:rPr>
          <w:rFonts w:ascii="Calibri" w:hAnsi="Calibri" w:cs="Calibri"/>
        </w:rPr>
        <w:t>Text:</w:t>
      </w:r>
      <w:r w:rsidR="00B0208E" w:rsidRPr="00B0208E">
        <w:rPr>
          <w:rFonts w:ascii="Calibri" w:hAnsi="Calibri" w:cs="Calibri"/>
        </w:rPr>
        <w:t xml:space="preserve"> </w:t>
      </w:r>
      <w:r w:rsidR="00751E32">
        <w:rPr>
          <w:rFonts w:ascii="Calibri" w:hAnsi="Calibri" w:cs="Calibri"/>
        </w:rPr>
        <w:t>BBQ + Corn + Bread = Yes please! Come try our mouth-watering meats and freshly baked cornbread</w:t>
      </w:r>
      <w:r w:rsidR="007E73FA">
        <w:rPr>
          <w:rFonts w:ascii="Calibri" w:hAnsi="Calibri" w:cs="Calibri"/>
        </w:rPr>
        <w:t xml:space="preserve"> today – </w:t>
      </w:r>
      <w:proofErr w:type="gramStart"/>
      <w:r w:rsidR="007E73FA">
        <w:rPr>
          <w:rFonts w:ascii="Calibri" w:hAnsi="Calibri" w:cs="Calibri"/>
        </w:rPr>
        <w:t>Or,</w:t>
      </w:r>
      <w:proofErr w:type="gramEnd"/>
      <w:r w:rsidR="007E73FA">
        <w:rPr>
          <w:rFonts w:ascii="Calibri" w:hAnsi="Calibri" w:cs="Calibri"/>
        </w:rPr>
        <w:t xml:space="preserve"> order online here: [Link]</w:t>
      </w:r>
    </w:p>
    <w:p w14:paraId="5F857C9A" w14:textId="540DF9B7" w:rsidR="00CB14D7" w:rsidRDefault="00CB14D7" w:rsidP="001D7D8F">
      <w:pPr>
        <w:rPr>
          <w:rFonts w:ascii="Calibri" w:hAnsi="Calibri" w:cs="Calibri"/>
        </w:rPr>
      </w:pPr>
    </w:p>
    <w:p w14:paraId="3731D22C" w14:textId="77777777" w:rsidR="00CB14D7" w:rsidRDefault="00CB14D7" w:rsidP="001D7D8F">
      <w:pPr>
        <w:rPr>
          <w:rFonts w:ascii="Calibri" w:hAnsi="Calibri" w:cs="Calibri"/>
        </w:rPr>
      </w:pPr>
    </w:p>
    <w:p w14:paraId="769F92E0" w14:textId="007811A1" w:rsidR="00CB14D7" w:rsidRPr="00CB14D7" w:rsidRDefault="00CB14D7" w:rsidP="001D7D8F">
      <w:pPr>
        <w:rPr>
          <w:rFonts w:ascii="Calibri" w:hAnsi="Calibri" w:cs="Calibri"/>
          <w:b/>
          <w:bCs/>
          <w:i/>
          <w:iCs/>
        </w:rPr>
      </w:pPr>
      <w:r w:rsidRPr="00CB14D7">
        <w:rPr>
          <w:rFonts w:ascii="Calibri" w:hAnsi="Calibri" w:cs="Calibri"/>
          <w:b/>
          <w:bCs/>
          <w:i/>
          <w:iCs/>
        </w:rPr>
        <w:t xml:space="preserve">Post Copy </w:t>
      </w:r>
      <w:r w:rsidR="007E73FA">
        <w:rPr>
          <w:rFonts w:ascii="Calibri" w:hAnsi="Calibri" w:cs="Calibri"/>
          <w:b/>
          <w:bCs/>
          <w:i/>
          <w:iCs/>
        </w:rPr>
        <w:t>3</w:t>
      </w:r>
    </w:p>
    <w:p w14:paraId="46F1109E" w14:textId="521E3EE1" w:rsidR="00BB39C7" w:rsidRDefault="00CB14D7" w:rsidP="001D7D8F">
      <w:pPr>
        <w:rPr>
          <w:rFonts w:ascii="Calibri" w:hAnsi="Calibri" w:cs="Calibri"/>
        </w:rPr>
      </w:pPr>
      <w:r>
        <w:rPr>
          <w:rFonts w:ascii="Calibri" w:hAnsi="Calibri" w:cs="Calibri"/>
        </w:rPr>
        <w:t>Text:</w:t>
      </w:r>
      <w:r w:rsidR="00145E28">
        <w:rPr>
          <w:rFonts w:ascii="Calibri" w:hAnsi="Calibri" w:cs="Calibri"/>
        </w:rPr>
        <w:t xml:space="preserve"> Where are all the chicken &amp; biscuit lovers at? </w:t>
      </w:r>
      <w:r w:rsidR="001F4739">
        <w:rPr>
          <w:rFonts w:ascii="Calibri" w:hAnsi="Calibri" w:cs="Calibri"/>
        </w:rPr>
        <w:t>Stop by and try o</w:t>
      </w:r>
      <w:r w:rsidR="00145E28">
        <w:rPr>
          <w:rFonts w:ascii="Calibri" w:hAnsi="Calibri" w:cs="Calibri"/>
        </w:rPr>
        <w:t xml:space="preserve">ur </w:t>
      </w:r>
      <w:r w:rsidR="001F4739">
        <w:rPr>
          <w:rFonts w:ascii="Calibri" w:hAnsi="Calibri" w:cs="Calibri"/>
        </w:rPr>
        <w:t xml:space="preserve">delicious, </w:t>
      </w:r>
      <w:r w:rsidR="00145E28">
        <w:rPr>
          <w:rFonts w:ascii="Calibri" w:hAnsi="Calibri" w:cs="Calibri"/>
        </w:rPr>
        <w:t>mouth-watering chicken</w:t>
      </w:r>
      <w:r w:rsidR="001F4739">
        <w:rPr>
          <w:rFonts w:ascii="Calibri" w:hAnsi="Calibri" w:cs="Calibri"/>
        </w:rPr>
        <w:t xml:space="preserve"> that comes with a side of warm, freshly baked biscuits.</w:t>
      </w:r>
    </w:p>
    <w:p w14:paraId="7C649B9D" w14:textId="77777777" w:rsidR="00774790" w:rsidRDefault="00774790" w:rsidP="001D7D8F">
      <w:pPr>
        <w:rPr>
          <w:rFonts w:ascii="Calibri" w:hAnsi="Calibri" w:cs="Calibri"/>
        </w:rPr>
      </w:pPr>
    </w:p>
    <w:p w14:paraId="3127BFA2" w14:textId="77777777" w:rsidR="00BB39C7" w:rsidRDefault="00BB39C7" w:rsidP="001D7D8F">
      <w:pPr>
        <w:rPr>
          <w:rFonts w:ascii="Calibri" w:hAnsi="Calibri" w:cs="Calibri"/>
        </w:rPr>
      </w:pPr>
    </w:p>
    <w:p w14:paraId="291769BF" w14:textId="2015DCA6" w:rsidR="00BB39C7" w:rsidRPr="00CB14D7" w:rsidRDefault="00BB39C7" w:rsidP="00BB39C7">
      <w:pPr>
        <w:rPr>
          <w:rFonts w:ascii="Calibri" w:hAnsi="Calibri" w:cs="Calibri"/>
          <w:b/>
          <w:bCs/>
          <w:i/>
          <w:iCs/>
        </w:rPr>
      </w:pPr>
      <w:r w:rsidRPr="00CB14D7">
        <w:rPr>
          <w:rFonts w:ascii="Calibri" w:hAnsi="Calibri" w:cs="Calibri"/>
          <w:b/>
          <w:bCs/>
          <w:i/>
          <w:iCs/>
        </w:rPr>
        <w:t xml:space="preserve">Post Copy </w:t>
      </w:r>
      <w:r w:rsidR="007E73FA">
        <w:rPr>
          <w:rFonts w:ascii="Calibri" w:hAnsi="Calibri" w:cs="Calibri"/>
          <w:b/>
          <w:bCs/>
          <w:i/>
          <w:iCs/>
        </w:rPr>
        <w:t>4</w:t>
      </w:r>
    </w:p>
    <w:p w14:paraId="024090E5" w14:textId="55D471CA" w:rsidR="00BB39C7" w:rsidRDefault="00BB39C7" w:rsidP="00BB39C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Text: </w:t>
      </w:r>
      <w:r w:rsidR="00DC3023">
        <w:rPr>
          <w:rFonts w:ascii="Calibri" w:hAnsi="Calibri" w:cs="Calibri"/>
        </w:rPr>
        <w:t xml:space="preserve">The best pancake topping is more pancakes! </w:t>
      </w:r>
      <w:r w:rsidR="007E73FA">
        <w:rPr>
          <w:rFonts w:ascii="Calibri" w:hAnsi="Calibri" w:cs="Calibri"/>
        </w:rPr>
        <w:t>Head to [Business Name] and enjoy</w:t>
      </w:r>
      <w:r w:rsidR="00DC3023">
        <w:rPr>
          <w:rFonts w:ascii="Calibri" w:hAnsi="Calibri" w:cs="Calibri"/>
        </w:rPr>
        <w:t xml:space="preserve"> a fresh stack of cakes hot off the griddle. </w:t>
      </w:r>
      <w:r w:rsidR="00DC3023" w:rsidRPr="00DC3023">
        <w:rPr>
          <w:rFonts w:ascii="Apple Color Emoji" w:hAnsi="Apple Color Emoji" w:cs="Apple Color Emoji"/>
        </w:rPr>
        <w:t>🥞</w:t>
      </w:r>
    </w:p>
    <w:p w14:paraId="329B5CA9" w14:textId="5CEF7A40" w:rsidR="00BB39C7" w:rsidRDefault="00BB39C7" w:rsidP="001D7D8F">
      <w:pPr>
        <w:rPr>
          <w:rFonts w:ascii="Calibri" w:hAnsi="Calibri" w:cs="Calibri"/>
        </w:rPr>
      </w:pPr>
    </w:p>
    <w:p w14:paraId="6A31BF44" w14:textId="77777777" w:rsidR="00BB39C7" w:rsidRDefault="00BB39C7" w:rsidP="001D7D8F">
      <w:pPr>
        <w:rPr>
          <w:rFonts w:ascii="Calibri" w:hAnsi="Calibri" w:cs="Calibri"/>
        </w:rPr>
      </w:pPr>
    </w:p>
    <w:p w14:paraId="0D3E8F32" w14:textId="05F7E939" w:rsidR="00BB39C7" w:rsidRPr="00CB14D7" w:rsidRDefault="00BB39C7" w:rsidP="00BB39C7">
      <w:pPr>
        <w:rPr>
          <w:rFonts w:ascii="Calibri" w:hAnsi="Calibri" w:cs="Calibri"/>
          <w:b/>
          <w:bCs/>
          <w:i/>
          <w:iCs/>
        </w:rPr>
      </w:pPr>
      <w:r w:rsidRPr="00CB14D7">
        <w:rPr>
          <w:rFonts w:ascii="Calibri" w:hAnsi="Calibri" w:cs="Calibri"/>
          <w:b/>
          <w:bCs/>
          <w:i/>
          <w:iCs/>
        </w:rPr>
        <w:t xml:space="preserve">Post Copy </w:t>
      </w:r>
      <w:r w:rsidR="007E73FA">
        <w:rPr>
          <w:rFonts w:ascii="Calibri" w:hAnsi="Calibri" w:cs="Calibri"/>
          <w:b/>
          <w:bCs/>
          <w:i/>
          <w:iCs/>
        </w:rPr>
        <w:t>5</w:t>
      </w:r>
    </w:p>
    <w:p w14:paraId="340835CD" w14:textId="7143A3BD" w:rsidR="00BB39C7" w:rsidRDefault="00BB39C7" w:rsidP="00BB39C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Text: </w:t>
      </w:r>
      <w:r w:rsidR="00154AE7">
        <w:rPr>
          <w:rFonts w:ascii="Calibri" w:hAnsi="Calibri" w:cs="Calibri"/>
        </w:rPr>
        <w:t>There’s nothing better than a freshly baked cinnamon roll–except for maybe two.</w:t>
      </w:r>
      <w:r w:rsidR="00923DA1">
        <w:rPr>
          <w:rFonts w:ascii="Calibri" w:hAnsi="Calibri" w:cs="Calibri"/>
        </w:rPr>
        <w:t xml:space="preserve"> Stop by and </w:t>
      </w:r>
      <w:r w:rsidR="007E73FA">
        <w:rPr>
          <w:rFonts w:ascii="Calibri" w:hAnsi="Calibri" w:cs="Calibri"/>
        </w:rPr>
        <w:t xml:space="preserve">enjoy (or </w:t>
      </w:r>
      <w:r w:rsidR="00923DA1">
        <w:rPr>
          <w:rFonts w:ascii="Calibri" w:hAnsi="Calibri" w:cs="Calibri"/>
        </w:rPr>
        <w:t>pick-up</w:t>
      </w:r>
      <w:r w:rsidR="007E73FA">
        <w:rPr>
          <w:rFonts w:ascii="Calibri" w:hAnsi="Calibri" w:cs="Calibri"/>
        </w:rPr>
        <w:t>)</w:t>
      </w:r>
      <w:r w:rsidR="00923DA1">
        <w:rPr>
          <w:rFonts w:ascii="Calibri" w:hAnsi="Calibri" w:cs="Calibri"/>
        </w:rPr>
        <w:t xml:space="preserve"> some warm cinnamon rolls today! </w:t>
      </w:r>
    </w:p>
    <w:p w14:paraId="629F1E99" w14:textId="118381A0" w:rsidR="00BB39C7" w:rsidRDefault="00BB39C7" w:rsidP="001D7D8F">
      <w:pPr>
        <w:rPr>
          <w:rFonts w:ascii="Calibri" w:hAnsi="Calibri" w:cs="Calibri"/>
        </w:rPr>
      </w:pPr>
    </w:p>
    <w:p w14:paraId="7D109C81" w14:textId="77777777" w:rsidR="00BB39C7" w:rsidRDefault="00BB39C7" w:rsidP="001D7D8F">
      <w:pPr>
        <w:rPr>
          <w:rFonts w:ascii="Calibri" w:hAnsi="Calibri" w:cs="Calibri"/>
        </w:rPr>
      </w:pPr>
    </w:p>
    <w:p w14:paraId="0D65D13D" w14:textId="256CC908" w:rsidR="00BB39C7" w:rsidRPr="00CB14D7" w:rsidRDefault="00BB39C7" w:rsidP="00BB39C7">
      <w:pPr>
        <w:rPr>
          <w:rFonts w:ascii="Calibri" w:hAnsi="Calibri" w:cs="Calibri"/>
          <w:b/>
          <w:bCs/>
          <w:i/>
          <w:iCs/>
        </w:rPr>
      </w:pPr>
      <w:r w:rsidRPr="00CB14D7">
        <w:rPr>
          <w:rFonts w:ascii="Calibri" w:hAnsi="Calibri" w:cs="Calibri"/>
          <w:b/>
          <w:bCs/>
          <w:i/>
          <w:iCs/>
        </w:rPr>
        <w:t xml:space="preserve">Copy </w:t>
      </w:r>
      <w:r w:rsidR="007E73FA">
        <w:rPr>
          <w:rFonts w:ascii="Calibri" w:hAnsi="Calibri" w:cs="Calibri"/>
          <w:b/>
          <w:bCs/>
          <w:i/>
          <w:iCs/>
        </w:rPr>
        <w:t>6</w:t>
      </w:r>
    </w:p>
    <w:p w14:paraId="1F9ED248" w14:textId="3F749CCB" w:rsidR="00C23A3C" w:rsidRDefault="00BB39C7" w:rsidP="001D7D8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Text: </w:t>
      </w:r>
      <w:r w:rsidR="007E73FA">
        <w:rPr>
          <w:rFonts w:ascii="Calibri" w:hAnsi="Calibri" w:cs="Calibri"/>
        </w:rPr>
        <w:t xml:space="preserve">Start the day off with a freshly baked croissant and hot cup of coffee to-go from [Business Name]! </w:t>
      </w:r>
      <w:r w:rsidR="007E73FA" w:rsidRPr="00DC3023">
        <w:rPr>
          <w:rFonts w:ascii="Apple Color Emoji" w:hAnsi="Apple Color Emoji" w:cs="Apple Color Emoji"/>
        </w:rPr>
        <w:t>🥐</w:t>
      </w:r>
      <w:r w:rsidR="00C23A3C">
        <w:rPr>
          <w:rFonts w:ascii="Calibri" w:hAnsi="Calibri" w:cs="Calibri"/>
        </w:rPr>
        <w:t xml:space="preserve"> </w:t>
      </w:r>
    </w:p>
    <w:sectPr w:rsidR="00C23A3C" w:rsidSect="00422194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E04E" w14:textId="77777777" w:rsidR="002E073F" w:rsidRDefault="002E073F" w:rsidP="009C3C20">
      <w:r>
        <w:separator/>
      </w:r>
    </w:p>
  </w:endnote>
  <w:endnote w:type="continuationSeparator" w:id="0">
    <w:p w14:paraId="63C5837A" w14:textId="77777777" w:rsidR="002E073F" w:rsidRDefault="002E073F" w:rsidP="009C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3C99" w14:textId="77777777" w:rsidR="002E073F" w:rsidRDefault="002E073F" w:rsidP="009C3C20">
      <w:r>
        <w:separator/>
      </w:r>
    </w:p>
  </w:footnote>
  <w:footnote w:type="continuationSeparator" w:id="0">
    <w:p w14:paraId="6A8FE43A" w14:textId="77777777" w:rsidR="002E073F" w:rsidRDefault="002E073F" w:rsidP="009C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7B7D" w14:textId="13F9760F" w:rsidR="009C3C20" w:rsidRDefault="009C3C20">
    <w:pPr>
      <w:pStyle w:val="Header"/>
    </w:pPr>
    <w:r>
      <w:tab/>
    </w:r>
    <w:r>
      <w:tab/>
    </w:r>
  </w:p>
  <w:p w14:paraId="00E5F67A" w14:textId="17FC57E1" w:rsidR="009C3C20" w:rsidRDefault="009C3C20">
    <w:pPr>
      <w:pStyle w:val="Header"/>
    </w:pPr>
  </w:p>
  <w:p w14:paraId="12A726A0" w14:textId="77777777" w:rsidR="009C3C20" w:rsidRDefault="009C3C20">
    <w:pPr>
      <w:pStyle w:val="Header"/>
    </w:pPr>
  </w:p>
  <w:p w14:paraId="3FB44701" w14:textId="77777777" w:rsidR="009C3C20" w:rsidRDefault="009C3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E2EB7"/>
    <w:multiLevelType w:val="hybridMultilevel"/>
    <w:tmpl w:val="B0D0A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40848"/>
    <w:multiLevelType w:val="multilevel"/>
    <w:tmpl w:val="CCF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AF25E1"/>
    <w:multiLevelType w:val="hybridMultilevel"/>
    <w:tmpl w:val="E9FE5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B00A8"/>
    <w:multiLevelType w:val="hybridMultilevel"/>
    <w:tmpl w:val="B718BA62"/>
    <w:lvl w:ilvl="0" w:tplc="3C1688C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B6229"/>
    <w:multiLevelType w:val="hybridMultilevel"/>
    <w:tmpl w:val="0B90D7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40A64"/>
    <w:multiLevelType w:val="hybridMultilevel"/>
    <w:tmpl w:val="5B9CF636"/>
    <w:lvl w:ilvl="0" w:tplc="84C055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2A0E"/>
    <w:multiLevelType w:val="hybridMultilevel"/>
    <w:tmpl w:val="DF788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E7F67"/>
    <w:multiLevelType w:val="hybridMultilevel"/>
    <w:tmpl w:val="68E0DF64"/>
    <w:lvl w:ilvl="0" w:tplc="194E3C08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E4E6E"/>
    <w:multiLevelType w:val="hybridMultilevel"/>
    <w:tmpl w:val="2B604796"/>
    <w:lvl w:ilvl="0" w:tplc="9FD64E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EA19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6EF7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DC32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6C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BE2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E2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CA1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4A2C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717A9"/>
    <w:multiLevelType w:val="hybridMultilevel"/>
    <w:tmpl w:val="DA269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43B7988"/>
    <w:multiLevelType w:val="hybridMultilevel"/>
    <w:tmpl w:val="3A8C5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CE79A2"/>
    <w:multiLevelType w:val="hybridMultilevel"/>
    <w:tmpl w:val="38824D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22F94"/>
    <w:multiLevelType w:val="hybridMultilevel"/>
    <w:tmpl w:val="DF6A985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DD504D"/>
    <w:multiLevelType w:val="hybridMultilevel"/>
    <w:tmpl w:val="AAC87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43C68"/>
    <w:multiLevelType w:val="hybridMultilevel"/>
    <w:tmpl w:val="F992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20CB3"/>
    <w:multiLevelType w:val="hybridMultilevel"/>
    <w:tmpl w:val="ABFC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6169C"/>
    <w:multiLevelType w:val="hybridMultilevel"/>
    <w:tmpl w:val="086EC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666BA"/>
    <w:multiLevelType w:val="hybridMultilevel"/>
    <w:tmpl w:val="9B5EE6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2"/>
  </w:num>
  <w:num w:numId="5">
    <w:abstractNumId w:val="15"/>
  </w:num>
  <w:num w:numId="6">
    <w:abstractNumId w:val="3"/>
  </w:num>
  <w:num w:numId="7">
    <w:abstractNumId w:val="14"/>
  </w:num>
  <w:num w:numId="8">
    <w:abstractNumId w:val="5"/>
  </w:num>
  <w:num w:numId="9">
    <w:abstractNumId w:val="10"/>
  </w:num>
  <w:num w:numId="10">
    <w:abstractNumId w:val="9"/>
  </w:num>
  <w:num w:numId="11">
    <w:abstractNumId w:val="1"/>
  </w:num>
  <w:num w:numId="12">
    <w:abstractNumId w:val="0"/>
  </w:num>
  <w:num w:numId="13">
    <w:abstractNumId w:val="6"/>
  </w:num>
  <w:num w:numId="14">
    <w:abstractNumId w:val="11"/>
  </w:num>
  <w:num w:numId="15">
    <w:abstractNumId w:val="4"/>
  </w:num>
  <w:num w:numId="16">
    <w:abstractNumId w:val="12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25E"/>
    <w:rsid w:val="00022510"/>
    <w:rsid w:val="0002336E"/>
    <w:rsid w:val="00026A85"/>
    <w:rsid w:val="000306E8"/>
    <w:rsid w:val="00034CA0"/>
    <w:rsid w:val="000469C5"/>
    <w:rsid w:val="00057E07"/>
    <w:rsid w:val="00080DC3"/>
    <w:rsid w:val="00102FF9"/>
    <w:rsid w:val="00145E28"/>
    <w:rsid w:val="0014736F"/>
    <w:rsid w:val="001508BD"/>
    <w:rsid w:val="00154AE7"/>
    <w:rsid w:val="0016174A"/>
    <w:rsid w:val="001663C9"/>
    <w:rsid w:val="00173DA2"/>
    <w:rsid w:val="001750E5"/>
    <w:rsid w:val="001A2AC6"/>
    <w:rsid w:val="001A3615"/>
    <w:rsid w:val="001A6327"/>
    <w:rsid w:val="001C5D0D"/>
    <w:rsid w:val="001D7D8F"/>
    <w:rsid w:val="001E6C95"/>
    <w:rsid w:val="001E7DFA"/>
    <w:rsid w:val="001F2F59"/>
    <w:rsid w:val="001F4739"/>
    <w:rsid w:val="0020288E"/>
    <w:rsid w:val="00216A9A"/>
    <w:rsid w:val="0022365F"/>
    <w:rsid w:val="0027051A"/>
    <w:rsid w:val="002729B1"/>
    <w:rsid w:val="00273777"/>
    <w:rsid w:val="00273F72"/>
    <w:rsid w:val="0028440E"/>
    <w:rsid w:val="00290F19"/>
    <w:rsid w:val="002A024E"/>
    <w:rsid w:val="002E073F"/>
    <w:rsid w:val="00337DBC"/>
    <w:rsid w:val="00341905"/>
    <w:rsid w:val="00351CA6"/>
    <w:rsid w:val="00375B82"/>
    <w:rsid w:val="0038680A"/>
    <w:rsid w:val="00390215"/>
    <w:rsid w:val="003B0780"/>
    <w:rsid w:val="003C3AF7"/>
    <w:rsid w:val="003D04A6"/>
    <w:rsid w:val="003D35AE"/>
    <w:rsid w:val="003D585A"/>
    <w:rsid w:val="003F543F"/>
    <w:rsid w:val="003F5846"/>
    <w:rsid w:val="00422194"/>
    <w:rsid w:val="00424D45"/>
    <w:rsid w:val="004478BE"/>
    <w:rsid w:val="00465C73"/>
    <w:rsid w:val="00466348"/>
    <w:rsid w:val="004860D6"/>
    <w:rsid w:val="004A5F92"/>
    <w:rsid w:val="004B1A9F"/>
    <w:rsid w:val="004B325E"/>
    <w:rsid w:val="004B7A99"/>
    <w:rsid w:val="004D0316"/>
    <w:rsid w:val="004D7886"/>
    <w:rsid w:val="004F332F"/>
    <w:rsid w:val="004F3E12"/>
    <w:rsid w:val="00501F55"/>
    <w:rsid w:val="005154C7"/>
    <w:rsid w:val="005416B0"/>
    <w:rsid w:val="00547FDC"/>
    <w:rsid w:val="00555D3E"/>
    <w:rsid w:val="00560B0D"/>
    <w:rsid w:val="00573FA1"/>
    <w:rsid w:val="0058430E"/>
    <w:rsid w:val="00595C18"/>
    <w:rsid w:val="005A6C9F"/>
    <w:rsid w:val="005F39FF"/>
    <w:rsid w:val="0063113B"/>
    <w:rsid w:val="00644177"/>
    <w:rsid w:val="006470FB"/>
    <w:rsid w:val="00656C9B"/>
    <w:rsid w:val="00666CC4"/>
    <w:rsid w:val="006733C3"/>
    <w:rsid w:val="00676821"/>
    <w:rsid w:val="00681608"/>
    <w:rsid w:val="006A4051"/>
    <w:rsid w:val="006C0BD3"/>
    <w:rsid w:val="006E3F6E"/>
    <w:rsid w:val="00740493"/>
    <w:rsid w:val="00751E32"/>
    <w:rsid w:val="00755881"/>
    <w:rsid w:val="00766194"/>
    <w:rsid w:val="00774790"/>
    <w:rsid w:val="007764E5"/>
    <w:rsid w:val="00784631"/>
    <w:rsid w:val="007E73FA"/>
    <w:rsid w:val="00814793"/>
    <w:rsid w:val="0083402E"/>
    <w:rsid w:val="00870D95"/>
    <w:rsid w:val="008839E9"/>
    <w:rsid w:val="008B018F"/>
    <w:rsid w:val="008C11C9"/>
    <w:rsid w:val="008C6337"/>
    <w:rsid w:val="008D2A05"/>
    <w:rsid w:val="008F345F"/>
    <w:rsid w:val="00911BE9"/>
    <w:rsid w:val="00917C0D"/>
    <w:rsid w:val="00923DA1"/>
    <w:rsid w:val="00946CC7"/>
    <w:rsid w:val="00963A42"/>
    <w:rsid w:val="0096792C"/>
    <w:rsid w:val="00973BEC"/>
    <w:rsid w:val="00985FF3"/>
    <w:rsid w:val="009A31BC"/>
    <w:rsid w:val="009C3C20"/>
    <w:rsid w:val="009D40B8"/>
    <w:rsid w:val="00A03D8F"/>
    <w:rsid w:val="00A10436"/>
    <w:rsid w:val="00A16857"/>
    <w:rsid w:val="00A31639"/>
    <w:rsid w:val="00A31A0D"/>
    <w:rsid w:val="00A7445D"/>
    <w:rsid w:val="00AA0E61"/>
    <w:rsid w:val="00AC5E55"/>
    <w:rsid w:val="00B0208E"/>
    <w:rsid w:val="00B55784"/>
    <w:rsid w:val="00B74BC7"/>
    <w:rsid w:val="00B95B0D"/>
    <w:rsid w:val="00BB39C7"/>
    <w:rsid w:val="00BD1370"/>
    <w:rsid w:val="00BD5EBC"/>
    <w:rsid w:val="00BE07AB"/>
    <w:rsid w:val="00BE3C3F"/>
    <w:rsid w:val="00C2068F"/>
    <w:rsid w:val="00C20891"/>
    <w:rsid w:val="00C20D1A"/>
    <w:rsid w:val="00C23A3C"/>
    <w:rsid w:val="00C32891"/>
    <w:rsid w:val="00C61E49"/>
    <w:rsid w:val="00C66281"/>
    <w:rsid w:val="00C664C8"/>
    <w:rsid w:val="00C705B1"/>
    <w:rsid w:val="00C747BC"/>
    <w:rsid w:val="00C75B6D"/>
    <w:rsid w:val="00CA7A28"/>
    <w:rsid w:val="00CB14D7"/>
    <w:rsid w:val="00CC020B"/>
    <w:rsid w:val="00CE7B28"/>
    <w:rsid w:val="00CF0EE9"/>
    <w:rsid w:val="00CF10A3"/>
    <w:rsid w:val="00D21826"/>
    <w:rsid w:val="00D26FBD"/>
    <w:rsid w:val="00D4303E"/>
    <w:rsid w:val="00D50B6F"/>
    <w:rsid w:val="00D767BE"/>
    <w:rsid w:val="00DC3023"/>
    <w:rsid w:val="00DE1712"/>
    <w:rsid w:val="00DF34B9"/>
    <w:rsid w:val="00E01793"/>
    <w:rsid w:val="00E108B7"/>
    <w:rsid w:val="00E134BD"/>
    <w:rsid w:val="00E22D44"/>
    <w:rsid w:val="00E24EE2"/>
    <w:rsid w:val="00E34DB2"/>
    <w:rsid w:val="00E66B1D"/>
    <w:rsid w:val="00E75A3B"/>
    <w:rsid w:val="00E775D8"/>
    <w:rsid w:val="00E815D2"/>
    <w:rsid w:val="00EC68FA"/>
    <w:rsid w:val="00EF03E9"/>
    <w:rsid w:val="00F03F44"/>
    <w:rsid w:val="00F131C9"/>
    <w:rsid w:val="00F319F4"/>
    <w:rsid w:val="00F40100"/>
    <w:rsid w:val="00F7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82AA7"/>
  <w14:defaultImageDpi w14:val="32767"/>
  <w15:chartTrackingRefBased/>
  <w15:docId w15:val="{A7C23257-3593-A246-8372-71835551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A40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25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25E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C3C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C20"/>
  </w:style>
  <w:style w:type="paragraph" w:styleId="Footer">
    <w:name w:val="footer"/>
    <w:basedOn w:val="Normal"/>
    <w:link w:val="FooterChar"/>
    <w:uiPriority w:val="99"/>
    <w:unhideWhenUsed/>
    <w:rsid w:val="009C3C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C20"/>
  </w:style>
  <w:style w:type="paragraph" w:styleId="ListParagraph">
    <w:name w:val="List Paragraph"/>
    <w:basedOn w:val="Normal"/>
    <w:uiPriority w:val="34"/>
    <w:qFormat/>
    <w:rsid w:val="00102F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08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07A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8C1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tsydenuccio/Downloads/IN%20Food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6037DE5-01F0-6B42-B3BC-03E53732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 Food Document Template.dotx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Betsy DeNuccio</cp:lastModifiedBy>
  <cp:revision>2</cp:revision>
  <cp:lastPrinted>2021-09-02T18:50:00Z</cp:lastPrinted>
  <dcterms:created xsi:type="dcterms:W3CDTF">2022-03-04T20:44:00Z</dcterms:created>
  <dcterms:modified xsi:type="dcterms:W3CDTF">2022-03-04T20:44:00Z</dcterms:modified>
</cp:coreProperties>
</file>